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11277" w14:textId="16C25CBE" w:rsidR="00BA00AB" w:rsidRDefault="00597D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Anthony CRAKANTHORPE (CRAKENTHORPE)</w:t>
      </w:r>
      <w:r>
        <w:rPr>
          <w:rFonts w:cs="Times New Roman"/>
          <w:szCs w:val="24"/>
        </w:rPr>
        <w:t xml:space="preserve">       (fl.1484)</w:t>
      </w:r>
    </w:p>
    <w:p w14:paraId="14F565C1" w14:textId="36C9ECDB" w:rsidR="00597D5D" w:rsidRDefault="00597D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Hugill, Westmoreland, and St.Andrew Holborn, Middlesex.</w:t>
      </w:r>
    </w:p>
    <w:p w14:paraId="6BED1BF8" w14:textId="77777777" w:rsidR="00597D5D" w:rsidRDefault="00597D5D" w:rsidP="009139A6">
      <w:pPr>
        <w:pStyle w:val="NoSpacing"/>
        <w:rPr>
          <w:rFonts w:cs="Times New Roman"/>
          <w:szCs w:val="24"/>
        </w:rPr>
      </w:pPr>
    </w:p>
    <w:p w14:paraId="5A98CD88" w14:textId="77777777" w:rsidR="00597D5D" w:rsidRDefault="00597D5D" w:rsidP="009139A6">
      <w:pPr>
        <w:pStyle w:val="NoSpacing"/>
        <w:rPr>
          <w:rFonts w:cs="Times New Roman"/>
          <w:szCs w:val="24"/>
        </w:rPr>
      </w:pPr>
    </w:p>
    <w:p w14:paraId="4B78C3D3" w14:textId="7A1543B2" w:rsidR="00597D5D" w:rsidRDefault="00597D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Feb.1484</w:t>
      </w:r>
      <w:r>
        <w:rPr>
          <w:rFonts w:cs="Times New Roman"/>
          <w:szCs w:val="24"/>
        </w:rPr>
        <w:tab/>
        <w:t>He was granted a general pardon.</w:t>
      </w:r>
    </w:p>
    <w:p w14:paraId="4B9F463E" w14:textId="77777777" w:rsidR="00597D5D" w:rsidRDefault="00597D5D" w:rsidP="00597D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Kleineke, </w:t>
      </w:r>
    </w:p>
    <w:p w14:paraId="6321E1B5" w14:textId="24B2D56C" w:rsidR="00597D5D" w:rsidRDefault="00597D5D" w:rsidP="00597D5D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p.2)</w:t>
      </w:r>
    </w:p>
    <w:p w14:paraId="4213BE20" w14:textId="77777777" w:rsidR="0034794D" w:rsidRDefault="0034794D" w:rsidP="0034794D">
      <w:pPr>
        <w:pStyle w:val="NoSpacing"/>
      </w:pPr>
      <w:r>
        <w:t>20 Sep.1485</w:t>
      </w:r>
      <w:r>
        <w:tab/>
        <w:t>He was on a commission of the peace for Westmoreland.</w:t>
      </w:r>
    </w:p>
    <w:p w14:paraId="694CCAFA" w14:textId="2E1CA275" w:rsidR="0034794D" w:rsidRPr="0034794D" w:rsidRDefault="0034794D" w:rsidP="0034794D">
      <w:pPr>
        <w:pStyle w:val="NoSpacing"/>
      </w:pPr>
      <w:r>
        <w:tab/>
      </w:r>
      <w:r>
        <w:tab/>
        <w:t>( C.P.R. 1485-94 p.504)</w:t>
      </w:r>
    </w:p>
    <w:p w14:paraId="01694875" w14:textId="77777777" w:rsidR="00597D5D" w:rsidRDefault="00597D5D" w:rsidP="00597D5D">
      <w:pPr>
        <w:pStyle w:val="NoSpacing"/>
        <w:rPr>
          <w:rFonts w:cs="Times New Roman"/>
          <w:szCs w:val="24"/>
        </w:rPr>
      </w:pPr>
    </w:p>
    <w:p w14:paraId="7E2EF7F5" w14:textId="77777777" w:rsidR="00597D5D" w:rsidRDefault="00597D5D" w:rsidP="00597D5D">
      <w:pPr>
        <w:pStyle w:val="NoSpacing"/>
        <w:rPr>
          <w:rFonts w:cs="Times New Roman"/>
          <w:szCs w:val="24"/>
        </w:rPr>
      </w:pPr>
    </w:p>
    <w:p w14:paraId="6769377A" w14:textId="608FB48E" w:rsidR="00597D5D" w:rsidRDefault="00597D5D" w:rsidP="00597D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August 2023</w:t>
      </w:r>
    </w:p>
    <w:p w14:paraId="2CB979AB" w14:textId="3BCB9F12" w:rsidR="0034794D" w:rsidRPr="00597D5D" w:rsidRDefault="0034794D" w:rsidP="00597D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March 2026</w:t>
      </w:r>
    </w:p>
    <w:sectPr w:rsidR="0034794D" w:rsidRPr="00597D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C3212" w14:textId="77777777" w:rsidR="00B3574E" w:rsidRDefault="00B3574E" w:rsidP="009139A6">
      <w:r>
        <w:separator/>
      </w:r>
    </w:p>
  </w:endnote>
  <w:endnote w:type="continuationSeparator" w:id="0">
    <w:p w14:paraId="0C5C4935" w14:textId="77777777" w:rsidR="00B3574E" w:rsidRDefault="00B357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F5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21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3C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E760B" w14:textId="77777777" w:rsidR="00B3574E" w:rsidRDefault="00B3574E" w:rsidP="009139A6">
      <w:r>
        <w:separator/>
      </w:r>
    </w:p>
  </w:footnote>
  <w:footnote w:type="continuationSeparator" w:id="0">
    <w:p w14:paraId="23B23307" w14:textId="77777777" w:rsidR="00B3574E" w:rsidRDefault="00B357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27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BFD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71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D5D"/>
    <w:rsid w:val="000666E0"/>
    <w:rsid w:val="001D1CE2"/>
    <w:rsid w:val="002510B7"/>
    <w:rsid w:val="0034794D"/>
    <w:rsid w:val="00597D5D"/>
    <w:rsid w:val="005C130B"/>
    <w:rsid w:val="00826F5C"/>
    <w:rsid w:val="009139A6"/>
    <w:rsid w:val="009448BB"/>
    <w:rsid w:val="00947624"/>
    <w:rsid w:val="00A3176C"/>
    <w:rsid w:val="00AE65F8"/>
    <w:rsid w:val="00B3574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5126D"/>
  <w15:chartTrackingRefBased/>
  <w15:docId w15:val="{53130B9A-B40E-4859-9B2C-A4E227D7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61</Words>
  <Characters>326</Characters>
  <Application>Microsoft Office Word</Application>
  <DocSecurity>0</DocSecurity>
  <Lines>13</Lines>
  <Paragraphs>9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2023-08-04T17:08:00Z</dcterms:created>
  <dcterms:modified xsi:type="dcterms:W3CDTF">2026-03-26T11:33:00Z</dcterms:modified>
</cp:coreProperties>
</file>